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82435" w14:textId="7308B750" w:rsidR="00ED7C98" w:rsidRDefault="00ED7C98" w:rsidP="00ED7C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C3-225</w:t>
      </w:r>
      <w:r w:rsidR="007D46C1">
        <w:rPr>
          <w:b/>
          <w:noProof/>
          <w:sz w:val="24"/>
        </w:rPr>
        <w:t>624</w:t>
      </w:r>
    </w:p>
    <w:p w14:paraId="7FED3A80" w14:textId="7AF5958B" w:rsidR="00ED7C98" w:rsidRPr="0050713D" w:rsidRDefault="00ED7C98" w:rsidP="00ED7C98">
      <w:pPr>
        <w:pStyle w:val="CRCoverPage"/>
        <w:tabs>
          <w:tab w:val="right" w:pos="9639"/>
        </w:tabs>
        <w:spacing w:after="0"/>
        <w:rPr>
          <w:noProof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50713D">
        <w:rPr>
          <w:b/>
          <w:noProof/>
          <w:sz w:val="24"/>
        </w:rPr>
        <w:t xml:space="preserve">                                     </w:t>
      </w:r>
      <w:r w:rsidR="0050713D" w:rsidRPr="0050713D">
        <w:rPr>
          <w:noProof/>
        </w:rPr>
        <w:t>(revision of C3-225199)</w:t>
      </w:r>
    </w:p>
    <w:p w14:paraId="4275B9DD" w14:textId="77777777" w:rsidR="00ED7C98" w:rsidRDefault="00ED7C98" w:rsidP="00CB1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5D208E" w14:textId="306D63BC" w:rsidR="00CB1B02" w:rsidRPr="00ED7C98" w:rsidRDefault="00CB1B02" w:rsidP="00CB1B02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ED7C98">
        <w:rPr>
          <w:b/>
          <w:noProof/>
          <w:color w:val="A6A6A6" w:themeColor="background1" w:themeShade="A6"/>
          <w:sz w:val="24"/>
        </w:rPr>
        <w:t>3GPP TSG-CT WG1 Meeting #139</w:t>
      </w:r>
      <w:r w:rsidRPr="00ED7C98">
        <w:rPr>
          <w:b/>
          <w:i/>
          <w:noProof/>
          <w:color w:val="A6A6A6" w:themeColor="background1" w:themeShade="A6"/>
          <w:sz w:val="28"/>
        </w:rPr>
        <w:tab/>
      </w:r>
      <w:r w:rsidRPr="00ED7C98">
        <w:rPr>
          <w:b/>
          <w:noProof/>
          <w:color w:val="A6A6A6" w:themeColor="background1" w:themeShade="A6"/>
          <w:sz w:val="24"/>
        </w:rPr>
        <w:t>C1-22</w:t>
      </w:r>
      <w:r w:rsidR="00953E4E" w:rsidRPr="00ED7C98">
        <w:rPr>
          <w:b/>
          <w:noProof/>
          <w:color w:val="A6A6A6" w:themeColor="background1" w:themeShade="A6"/>
          <w:sz w:val="24"/>
        </w:rPr>
        <w:t>6</w:t>
      </w:r>
      <w:r w:rsidR="001C42A2">
        <w:rPr>
          <w:b/>
          <w:noProof/>
          <w:color w:val="A6A6A6" w:themeColor="background1" w:themeShade="A6"/>
          <w:sz w:val="24"/>
        </w:rPr>
        <w:t>837</w:t>
      </w:r>
    </w:p>
    <w:p w14:paraId="39B6B417" w14:textId="62A7ACE9" w:rsidR="00CB1B02" w:rsidRDefault="00CB1B02" w:rsidP="00CB1B0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ED7C98">
        <w:rPr>
          <w:b/>
          <w:noProof/>
          <w:color w:val="A6A6A6" w:themeColor="background1" w:themeShade="A6"/>
          <w:sz w:val="24"/>
        </w:rPr>
        <w:t>Toulouse, France, 14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– 18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November 2022</w:t>
      </w:r>
      <w:r w:rsidR="007D46C1">
        <w:rPr>
          <w:b/>
          <w:noProof/>
          <w:color w:val="A6A6A6" w:themeColor="background1" w:themeShade="A6"/>
          <w:sz w:val="24"/>
        </w:rPr>
        <w:t xml:space="preserve">                                     </w:t>
      </w:r>
      <w:r w:rsidR="007D46C1" w:rsidRPr="007D46C1">
        <w:rPr>
          <w:noProof/>
          <w:color w:val="A6A6A6" w:themeColor="background1" w:themeShade="A6"/>
        </w:rPr>
        <w:t>(revision of C3-226696)</w:t>
      </w:r>
    </w:p>
    <w:p w14:paraId="3629C47C" w14:textId="2660344E" w:rsidR="005D4A57" w:rsidRPr="00ED7C98" w:rsidRDefault="005D4A57" w:rsidP="005D4A57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ED7C98">
        <w:rPr>
          <w:b/>
          <w:noProof/>
          <w:color w:val="A6A6A6" w:themeColor="background1" w:themeShade="A6"/>
          <w:sz w:val="24"/>
        </w:rPr>
        <w:t>3GPP TSG-CT WG</w:t>
      </w:r>
      <w:r>
        <w:rPr>
          <w:b/>
          <w:noProof/>
          <w:color w:val="A6A6A6" w:themeColor="background1" w:themeShade="A6"/>
          <w:sz w:val="24"/>
        </w:rPr>
        <w:t>4 Meeting #113</w:t>
      </w:r>
      <w:r w:rsidRPr="00ED7C98">
        <w:rPr>
          <w:b/>
          <w:i/>
          <w:noProof/>
          <w:color w:val="A6A6A6" w:themeColor="background1" w:themeShade="A6"/>
          <w:sz w:val="28"/>
        </w:rPr>
        <w:tab/>
      </w:r>
      <w:r w:rsidR="008F00EE">
        <w:rPr>
          <w:b/>
          <w:noProof/>
          <w:color w:val="A6A6A6" w:themeColor="background1" w:themeShade="A6"/>
          <w:sz w:val="24"/>
        </w:rPr>
        <w:t>C4</w:t>
      </w:r>
      <w:r w:rsidRPr="00ED7C98">
        <w:rPr>
          <w:b/>
          <w:noProof/>
          <w:color w:val="A6A6A6" w:themeColor="background1" w:themeShade="A6"/>
          <w:sz w:val="24"/>
        </w:rPr>
        <w:t>-22</w:t>
      </w:r>
      <w:r w:rsidR="00FA5BF9">
        <w:rPr>
          <w:b/>
          <w:noProof/>
          <w:color w:val="A6A6A6" w:themeColor="background1" w:themeShade="A6"/>
          <w:sz w:val="24"/>
        </w:rPr>
        <w:t>5</w:t>
      </w:r>
      <w:r>
        <w:rPr>
          <w:b/>
          <w:noProof/>
          <w:color w:val="A6A6A6" w:themeColor="background1" w:themeShade="A6"/>
          <w:sz w:val="24"/>
        </w:rPr>
        <w:t>5</w:t>
      </w:r>
      <w:r w:rsidR="00FA5BF9">
        <w:rPr>
          <w:b/>
          <w:noProof/>
          <w:color w:val="A6A6A6" w:themeColor="background1" w:themeShade="A6"/>
          <w:sz w:val="24"/>
        </w:rPr>
        <w:t>43</w:t>
      </w:r>
    </w:p>
    <w:p w14:paraId="3C7A2D54" w14:textId="14D9C3FA" w:rsidR="005D4A57" w:rsidRPr="00ED7C98" w:rsidRDefault="005D4A57" w:rsidP="005D4A57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ED7C98">
        <w:rPr>
          <w:b/>
          <w:noProof/>
          <w:color w:val="A6A6A6" w:themeColor="background1" w:themeShade="A6"/>
          <w:sz w:val="24"/>
        </w:rPr>
        <w:t>Toulouse, France, 14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– 18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November 2022</w:t>
      </w:r>
      <w:r w:rsidR="00563B12">
        <w:rPr>
          <w:b/>
          <w:noProof/>
          <w:color w:val="A6A6A6" w:themeColor="background1" w:themeShade="A6"/>
          <w:sz w:val="24"/>
        </w:rPr>
        <w:t xml:space="preserve">                                     </w:t>
      </w:r>
      <w:r w:rsidR="00563B12" w:rsidRPr="007D46C1">
        <w:rPr>
          <w:noProof/>
          <w:color w:val="A6A6A6" w:themeColor="background1" w:themeShade="A6"/>
        </w:rPr>
        <w:t>(revision of C</w:t>
      </w:r>
      <w:r w:rsidR="00563B12">
        <w:rPr>
          <w:noProof/>
          <w:color w:val="A6A6A6" w:themeColor="background1" w:themeShade="A6"/>
        </w:rPr>
        <w:t>4-225405</w:t>
      </w:r>
      <w:r w:rsidR="00563B12" w:rsidRPr="007D46C1">
        <w:rPr>
          <w:noProof/>
          <w:color w:val="A6A6A6" w:themeColor="background1" w:themeShade="A6"/>
        </w:rPr>
        <w:t>)</w:t>
      </w:r>
    </w:p>
    <w:p w14:paraId="31279B4A" w14:textId="77777777" w:rsidR="00CB1B02" w:rsidRPr="006E5DD5" w:rsidRDefault="00CB1B02" w:rsidP="00CB1B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7D43EB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BA366A2" w14:textId="5D6BC2A0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of </w:t>
      </w:r>
      <w:r w:rsidRPr="003C4A3B">
        <w:rPr>
          <w:rFonts w:ascii="Arial" w:eastAsia="Batang" w:hAnsi="Arial" w:cs="Arial"/>
          <w:b/>
          <w:sz w:val="24"/>
          <w:szCs w:val="24"/>
          <w:lang w:eastAsia="zh-CN"/>
        </w:rPr>
        <w:t>Seamless UE context recovery</w:t>
      </w:r>
    </w:p>
    <w:p w14:paraId="46A55401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948DA5" w14:textId="4ED0843B" w:rsidR="00CB1B02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3B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67C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6D6B2F5E" w:rsidR="00535456" w:rsidRPr="005D4A57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201C9DC6" w14:textId="77777777" w:rsidR="005D4A57" w:rsidRDefault="005D4A57" w:rsidP="005D4A57">
      <w:r>
        <w:t>For CT4:</w:t>
      </w:r>
    </w:p>
    <w:p w14:paraId="2BECD0F3" w14:textId="04DD656A" w:rsidR="005D4A57" w:rsidRPr="006C2E80" w:rsidRDefault="005D4A57" w:rsidP="005D4A57">
      <w:pPr>
        <w:pStyle w:val="ListParagraph"/>
        <w:numPr>
          <w:ilvl w:val="0"/>
          <w:numId w:val="11"/>
        </w:numPr>
      </w:pPr>
      <w:r w:rsidRPr="005D4A57">
        <w:rPr>
          <w:rFonts w:eastAsiaTheme="minorEastAsia"/>
          <w:lang w:eastAsia="zh-CN"/>
        </w:rPr>
        <w:t xml:space="preserve">Enhance AMF APIs to support Unavailability Period Duration for </w:t>
      </w:r>
      <w:r>
        <w:t>"</w:t>
      </w:r>
      <w:r w:rsidRPr="005D4A57">
        <w:rPr>
          <w:rFonts w:eastAsiaTheme="minorEastAsia"/>
          <w:lang w:eastAsia="zh-CN"/>
        </w:rPr>
        <w:t>LOSS_OF_CONNECTIVITY” monitoring event.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DD019B" w:rsidRPr="006C2E80" w14:paraId="7B4EA8A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332" w14:textId="611E9466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B12" w14:textId="6D30005E" w:rsidR="00DD019B" w:rsidRDefault="00DD019B" w:rsidP="00DD019B">
            <w:pPr>
              <w:pStyle w:val="TAL"/>
            </w:pPr>
            <w:r w:rsidRPr="00DB32FA">
              <w:rPr>
                <w:rFonts w:eastAsiaTheme="minorEastAsia"/>
                <w:lang w:eastAsia="zh-CN"/>
              </w:rPr>
              <w:t xml:space="preserve">Enhance AMF APIs to support Unavailability Period Duration for </w:t>
            </w:r>
            <w:r>
              <w:t>"</w:t>
            </w:r>
            <w:r w:rsidRPr="00DB32FA">
              <w:rPr>
                <w:rFonts w:eastAsiaTheme="minorEastAsia"/>
                <w:lang w:eastAsia="zh-CN"/>
              </w:rPr>
              <w:t>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D70" w14:textId="658B04E4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ABE" w14:textId="21478AA7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9583978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A17F44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Qualcomm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69C4945" w:rsidR="00645B92" w:rsidRDefault="00645B92" w:rsidP="00645B92">
            <w:pPr>
              <w:pStyle w:val="TAL"/>
            </w:pPr>
            <w:r>
              <w:t>InterDigital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4B38F52" w:rsidR="00645B92" w:rsidRDefault="00645B92" w:rsidP="00645B92">
            <w:pPr>
              <w:pStyle w:val="TAL"/>
            </w:pPr>
            <w:r>
              <w:t>KDDI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8DF98E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65039" w14:textId="77777777" w:rsidR="005503A2" w:rsidRDefault="005503A2" w:rsidP="00867CCB">
      <w:r>
        <w:separator/>
      </w:r>
    </w:p>
  </w:endnote>
  <w:endnote w:type="continuationSeparator" w:id="0">
    <w:p w14:paraId="6DEBF48E" w14:textId="77777777" w:rsidR="005503A2" w:rsidRDefault="005503A2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2796B" w14:textId="77777777" w:rsidR="005503A2" w:rsidRDefault="005503A2" w:rsidP="00867CCB">
      <w:r>
        <w:separator/>
      </w:r>
    </w:p>
  </w:footnote>
  <w:footnote w:type="continuationSeparator" w:id="0">
    <w:p w14:paraId="410BD141" w14:textId="77777777" w:rsidR="005503A2" w:rsidRDefault="005503A2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A4192"/>
    <w:rsid w:val="001A6376"/>
    <w:rsid w:val="001A7910"/>
    <w:rsid w:val="001C42A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C1A6F"/>
    <w:rsid w:val="002C1C50"/>
    <w:rsid w:val="002C3607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B295A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F64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1E3F"/>
    <w:rsid w:val="00574059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D4A57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45B92"/>
    <w:rsid w:val="00654893"/>
    <w:rsid w:val="0065737C"/>
    <w:rsid w:val="0066062E"/>
    <w:rsid w:val="00662741"/>
    <w:rsid w:val="00662888"/>
    <w:rsid w:val="006630F1"/>
    <w:rsid w:val="006633A4"/>
    <w:rsid w:val="00667DD2"/>
    <w:rsid w:val="00671BBB"/>
    <w:rsid w:val="00682237"/>
    <w:rsid w:val="00697348"/>
    <w:rsid w:val="006A0EF8"/>
    <w:rsid w:val="006A45BA"/>
    <w:rsid w:val="006B0695"/>
    <w:rsid w:val="006B4280"/>
    <w:rsid w:val="006B498E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8034D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D46C1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50175"/>
    <w:rsid w:val="0085530D"/>
    <w:rsid w:val="00863E89"/>
    <w:rsid w:val="00867CCB"/>
    <w:rsid w:val="00872B3B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C0E78"/>
    <w:rsid w:val="008C4EB5"/>
    <w:rsid w:val="008C537F"/>
    <w:rsid w:val="008D658B"/>
    <w:rsid w:val="008D6D25"/>
    <w:rsid w:val="008E0E7E"/>
    <w:rsid w:val="008F00EE"/>
    <w:rsid w:val="00922FCB"/>
    <w:rsid w:val="00926A82"/>
    <w:rsid w:val="00933715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734F3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E66BB"/>
    <w:rsid w:val="009E6C21"/>
    <w:rsid w:val="009F7959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36D7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D7C98"/>
    <w:rsid w:val="00EE4149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1B4C"/>
    <w:rsid w:val="00FA52D3"/>
    <w:rsid w:val="00FA5BF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35EAD-376C-48D7-A4EF-E61E809C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24</cp:revision>
  <cp:lastPrinted>2000-02-29T11:31:00Z</cp:lastPrinted>
  <dcterms:created xsi:type="dcterms:W3CDTF">2022-11-04T13:24:00Z</dcterms:created>
  <dcterms:modified xsi:type="dcterms:W3CDTF">2022-11-17T13:46:00Z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